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44565B33" w14:textId="77777777" w:rsidR="0059236C" w:rsidRPr="00C005EE" w:rsidRDefault="0059236C" w:rsidP="0059236C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4301-0007/2024</w:t>
      </w:r>
    </w:p>
    <w:p w14:paraId="3FF58354" w14:textId="77777777" w:rsidR="0059236C" w:rsidRDefault="0059236C" w:rsidP="0059236C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2024-093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745962EA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</w:t>
      </w:r>
      <w:r w:rsidR="00D31B02">
        <w:rPr>
          <w:rFonts w:ascii="Arial" w:hAnsi="Arial" w:cs="Arial"/>
          <w:b/>
          <w:i w:val="0"/>
          <w:color w:val="auto"/>
        </w:rPr>
        <w:t>KANDIDATA</w:t>
      </w:r>
      <w:r w:rsidRPr="002F7CAF">
        <w:rPr>
          <w:rFonts w:ascii="Arial" w:hAnsi="Arial" w:cs="Arial"/>
          <w:b/>
          <w:i w:val="0"/>
          <w:color w:val="auto"/>
        </w:rPr>
        <w:t xml:space="preserve">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141" w:type="dxa"/>
        <w:tblInd w:w="38" w:type="dxa"/>
        <w:tblLook w:val="04A0" w:firstRow="1" w:lastRow="0" w:firstColumn="1" w:lastColumn="0" w:noHBand="0" w:noVBand="1"/>
      </w:tblPr>
      <w:tblGrid>
        <w:gridCol w:w="1870"/>
        <w:gridCol w:w="3096"/>
        <w:gridCol w:w="2967"/>
        <w:gridCol w:w="2513"/>
        <w:gridCol w:w="1306"/>
        <w:gridCol w:w="1773"/>
        <w:gridCol w:w="616"/>
      </w:tblGrid>
      <w:tr w:rsidR="00D31B02" w:rsidRPr="0073420D" w14:paraId="6F9478E8" w14:textId="77777777" w:rsidTr="00D31B02">
        <w:trPr>
          <w:gridAfter w:val="1"/>
          <w:wAfter w:w="616" w:type="dxa"/>
          <w:trHeight w:val="567"/>
        </w:trPr>
        <w:tc>
          <w:tcPr>
            <w:tcW w:w="1870" w:type="dxa"/>
          </w:tcPr>
          <w:p w14:paraId="6F263DD0" w14:textId="50F8872C" w:rsidR="00D31B02" w:rsidRPr="0073420D" w:rsidRDefault="00D31B02" w:rsidP="00AC7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096" w:type="dxa"/>
            <w:vAlign w:val="center"/>
          </w:tcPr>
          <w:p w14:paraId="291E5298" w14:textId="1D0E8DF9" w:rsidR="00D31B02" w:rsidRPr="0073420D" w:rsidRDefault="00D31B02" w:rsidP="00AC76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967" w:type="dxa"/>
            <w:vAlign w:val="center"/>
          </w:tcPr>
          <w:p w14:paraId="0B5358C7" w14:textId="2AB24A3B" w:rsidR="00D31B02" w:rsidRPr="0073420D" w:rsidRDefault="00D31B02" w:rsidP="007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513" w:type="dxa"/>
            <w:vAlign w:val="center"/>
          </w:tcPr>
          <w:p w14:paraId="17818FAE" w14:textId="03A97AF7" w:rsidR="00D31B02" w:rsidRDefault="00D31B02" w:rsidP="007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071C154" w14:textId="6029822D" w:rsidR="00D31B02" w:rsidRPr="0073420D" w:rsidRDefault="00D31B02" w:rsidP="00E52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773" w:type="dxa"/>
            <w:vAlign w:val="center"/>
          </w:tcPr>
          <w:p w14:paraId="0712996C" w14:textId="01E5387A" w:rsidR="00D31B02" w:rsidRPr="0073420D" w:rsidRDefault="00D31B02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</w:tr>
      <w:tr w:rsidR="00D31B02" w:rsidRPr="0073420D" w14:paraId="229A3EFB" w14:textId="77777777" w:rsidTr="00D31B02">
        <w:trPr>
          <w:gridAfter w:val="1"/>
          <w:wAfter w:w="616" w:type="dxa"/>
          <w:trHeight w:val="567"/>
        </w:trPr>
        <w:tc>
          <w:tcPr>
            <w:tcW w:w="1870" w:type="dxa"/>
          </w:tcPr>
          <w:p w14:paraId="18BEBC37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3096" w:type="dxa"/>
            <w:vAlign w:val="center"/>
          </w:tcPr>
          <w:p w14:paraId="68475009" w14:textId="77777777" w:rsidR="00D31B02" w:rsidRPr="0073420D" w:rsidRDefault="00D31B02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967" w:type="dxa"/>
            <w:vAlign w:val="center"/>
          </w:tcPr>
          <w:p w14:paraId="12D6631B" w14:textId="21434698" w:rsidR="00D31B02" w:rsidRPr="0073420D" w:rsidRDefault="00D31B02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</w:p>
        </w:tc>
        <w:tc>
          <w:tcPr>
            <w:tcW w:w="2513" w:type="dxa"/>
            <w:vAlign w:val="center"/>
          </w:tcPr>
          <w:p w14:paraId="518FAA3C" w14:textId="77777777" w:rsidR="00D31B02" w:rsidRDefault="00D31B02" w:rsidP="007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Delež dobave blaga v obdobju trajanja DNS v %</w:t>
            </w:r>
            <w:r w:rsidRPr="0073420D">
              <w:rPr>
                <w:sz w:val="20"/>
                <w:szCs w:val="20"/>
              </w:rPr>
              <w:t xml:space="preserve"> </w:t>
            </w:r>
          </w:p>
          <w:p w14:paraId="45A4C39F" w14:textId="3161A2A1" w:rsidR="00D31B02" w:rsidRPr="0073420D" w:rsidRDefault="00D31B02" w:rsidP="007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vAlign w:val="center"/>
          </w:tcPr>
          <w:p w14:paraId="5CF1892C" w14:textId="77777777" w:rsidR="00D31B02" w:rsidRPr="0073420D" w:rsidRDefault="00D31B02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773" w:type="dxa"/>
            <w:vAlign w:val="center"/>
          </w:tcPr>
          <w:p w14:paraId="392831BB" w14:textId="77777777" w:rsidR="00D31B02" w:rsidRPr="0073420D" w:rsidRDefault="00D31B02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D31B02" w:rsidRPr="0073420D" w:rsidRDefault="00D31B02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D31B02" w:rsidRPr="0073420D" w14:paraId="53837B44" w14:textId="77777777" w:rsidTr="00D31B02">
        <w:trPr>
          <w:gridAfter w:val="1"/>
          <w:wAfter w:w="616" w:type="dxa"/>
          <w:trHeight w:val="273"/>
        </w:trPr>
        <w:tc>
          <w:tcPr>
            <w:tcW w:w="1870" w:type="dxa"/>
            <w:vAlign w:val="center"/>
          </w:tcPr>
          <w:p w14:paraId="126ED7F0" w14:textId="3BDA7E3D" w:rsidR="00D31B02" w:rsidRPr="0073420D" w:rsidRDefault="00D31B02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Glavni </w:t>
            </w:r>
            <w:r>
              <w:rPr>
                <w:sz w:val="20"/>
                <w:szCs w:val="20"/>
              </w:rPr>
              <w:t>kandidat</w:t>
            </w:r>
          </w:p>
        </w:tc>
        <w:tc>
          <w:tcPr>
            <w:tcW w:w="3096" w:type="dxa"/>
          </w:tcPr>
          <w:p w14:paraId="415EC0DE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</w:tcPr>
          <w:p w14:paraId="6B19E4B4" w14:textId="23C67E5D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</w:tcPr>
          <w:p w14:paraId="5B67C859" w14:textId="4B34AD13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D31B02" w:rsidRPr="0073420D" w:rsidRDefault="00D31B02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14:paraId="72481CBD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</w:tr>
      <w:tr w:rsidR="00D31B02" w:rsidRPr="0073420D" w14:paraId="6D557EC5" w14:textId="77777777" w:rsidTr="00D31B02">
        <w:trPr>
          <w:gridAfter w:val="1"/>
          <w:wAfter w:w="616" w:type="dxa"/>
          <w:trHeight w:val="277"/>
        </w:trPr>
        <w:tc>
          <w:tcPr>
            <w:tcW w:w="1870" w:type="dxa"/>
            <w:vAlign w:val="center"/>
          </w:tcPr>
          <w:p w14:paraId="761CBC3D" w14:textId="593F9191" w:rsidR="00D31B02" w:rsidRPr="0073420D" w:rsidRDefault="00D31B02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So</w:t>
            </w:r>
            <w:r>
              <w:rPr>
                <w:sz w:val="20"/>
                <w:szCs w:val="20"/>
              </w:rPr>
              <w:t>kandidat</w:t>
            </w:r>
          </w:p>
        </w:tc>
        <w:tc>
          <w:tcPr>
            <w:tcW w:w="3096" w:type="dxa"/>
          </w:tcPr>
          <w:p w14:paraId="476E5683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</w:tcPr>
          <w:p w14:paraId="6EF9BE39" w14:textId="1124A3D8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</w:tcPr>
          <w:p w14:paraId="7E037A5A" w14:textId="488E7BFD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D31B02" w:rsidRPr="0073420D" w:rsidRDefault="00D31B02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14:paraId="6AAF978A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</w:tr>
      <w:tr w:rsidR="00D31B02" w:rsidRPr="0073420D" w14:paraId="191FBFF4" w14:textId="77777777" w:rsidTr="00D31B02">
        <w:trPr>
          <w:gridAfter w:val="1"/>
          <w:wAfter w:w="616" w:type="dxa"/>
          <w:trHeight w:val="267"/>
        </w:trPr>
        <w:tc>
          <w:tcPr>
            <w:tcW w:w="1870" w:type="dxa"/>
            <w:vAlign w:val="center"/>
          </w:tcPr>
          <w:p w14:paraId="03ED2C27" w14:textId="77777777" w:rsidR="00D31B02" w:rsidRPr="0073420D" w:rsidRDefault="00D31B02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96" w:type="dxa"/>
          </w:tcPr>
          <w:p w14:paraId="3CC38CE4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</w:tcPr>
          <w:p w14:paraId="3500CD90" w14:textId="4B36D1D1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</w:tcPr>
          <w:p w14:paraId="7ADAD2C5" w14:textId="70EF9BCD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14:paraId="76A45362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</w:tr>
      <w:tr w:rsidR="00D31B02" w:rsidRPr="0073420D" w14:paraId="3AE0D815" w14:textId="77777777" w:rsidTr="00D31B02">
        <w:trPr>
          <w:gridAfter w:val="1"/>
          <w:wAfter w:w="616" w:type="dxa"/>
          <w:trHeight w:val="143"/>
        </w:trPr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14:paraId="7213B619" w14:textId="77777777" w:rsidR="00D31B02" w:rsidRPr="0073420D" w:rsidRDefault="00D31B02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96" w:type="dxa"/>
            <w:tcBorders>
              <w:bottom w:val="single" w:sz="4" w:space="0" w:color="auto"/>
            </w:tcBorders>
          </w:tcPr>
          <w:p w14:paraId="793DE1B4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</w:tcPr>
          <w:p w14:paraId="5608A3B6" w14:textId="7F283AC6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</w:tcPr>
          <w:p w14:paraId="247D578F" w14:textId="2D589010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794C5A3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216F035D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</w:tr>
      <w:tr w:rsidR="00D31B02" w:rsidRPr="0073420D" w14:paraId="16B8F94D" w14:textId="77777777" w:rsidTr="00D31B02">
        <w:trPr>
          <w:gridAfter w:val="1"/>
          <w:wAfter w:w="616" w:type="dxa"/>
          <w:trHeight w:val="176"/>
        </w:trPr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14:paraId="5ECE7A8A" w14:textId="77777777" w:rsidR="00D31B02" w:rsidRPr="0073420D" w:rsidRDefault="00D31B02" w:rsidP="00620ADD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96" w:type="dxa"/>
            <w:tcBorders>
              <w:bottom w:val="single" w:sz="4" w:space="0" w:color="auto"/>
            </w:tcBorders>
          </w:tcPr>
          <w:p w14:paraId="323FE2F7" w14:textId="77777777" w:rsidR="00D31B02" w:rsidRPr="0073420D" w:rsidRDefault="00D31B02" w:rsidP="00620ADD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  <w:tcBorders>
              <w:bottom w:val="single" w:sz="4" w:space="0" w:color="auto"/>
            </w:tcBorders>
          </w:tcPr>
          <w:p w14:paraId="57F2E79C" w14:textId="201CFDAF" w:rsidR="00D31B02" w:rsidRPr="0073420D" w:rsidRDefault="00D31B02" w:rsidP="00620ADD">
            <w:pPr>
              <w:rPr>
                <w:sz w:val="20"/>
                <w:szCs w:val="20"/>
              </w:rPr>
            </w:pPr>
          </w:p>
        </w:tc>
        <w:tc>
          <w:tcPr>
            <w:tcW w:w="2513" w:type="dxa"/>
            <w:tcBorders>
              <w:bottom w:val="single" w:sz="4" w:space="0" w:color="auto"/>
            </w:tcBorders>
          </w:tcPr>
          <w:p w14:paraId="1CAC2943" w14:textId="1D3F49BC" w:rsidR="00D31B02" w:rsidRPr="0073420D" w:rsidRDefault="00D31B02" w:rsidP="00620AD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3B79DCC" w14:textId="77777777" w:rsidR="00D31B02" w:rsidRPr="0073420D" w:rsidRDefault="00D31B02" w:rsidP="00620ADD">
            <w:pPr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062D6644" w14:textId="77777777" w:rsidR="00D31B02" w:rsidRPr="0073420D" w:rsidRDefault="00D31B02" w:rsidP="00620ADD">
            <w:pPr>
              <w:rPr>
                <w:sz w:val="20"/>
                <w:szCs w:val="20"/>
              </w:rPr>
            </w:pPr>
          </w:p>
        </w:tc>
      </w:tr>
      <w:tr w:rsidR="00D31B02" w:rsidRPr="0073420D" w14:paraId="4F415D69" w14:textId="77777777" w:rsidTr="00D31B02">
        <w:trPr>
          <w:trHeight w:val="363"/>
        </w:trPr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D31B02" w:rsidRPr="0073420D" w:rsidRDefault="00D31B02" w:rsidP="00515523">
            <w:pPr>
              <w:rPr>
                <w:sz w:val="20"/>
                <w:szCs w:val="20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E9565" w14:textId="77777777" w:rsidR="00D31B02" w:rsidRPr="0073420D" w:rsidRDefault="00D31B02" w:rsidP="00D31B02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2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D96E6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  <w:tc>
          <w:tcPr>
            <w:tcW w:w="369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D31B02" w:rsidRPr="0073420D" w:rsidRDefault="00D31B02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5582919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</w:t>
      </w:r>
      <w:r w:rsidR="00D31B02">
        <w:rPr>
          <w:rFonts w:cs="Arial"/>
          <w:b/>
          <w:sz w:val="18"/>
          <w:szCs w:val="18"/>
        </w:rPr>
        <w:t>kandidata</w:t>
      </w:r>
      <w:r w:rsidR="00515523" w:rsidRPr="002F7CAF">
        <w:rPr>
          <w:rFonts w:cs="Arial"/>
          <w:b/>
          <w:sz w:val="18"/>
          <w:szCs w:val="18"/>
        </w:rPr>
        <w:t>):</w:t>
      </w:r>
    </w:p>
    <w:p w14:paraId="26F44C5A" w14:textId="22881BD7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je </w:t>
      </w:r>
      <w:r w:rsidR="00D31B02">
        <w:rPr>
          <w:rFonts w:cs="Arial"/>
          <w:sz w:val="18"/>
          <w:szCs w:val="18"/>
        </w:rPr>
        <w:t>prijava</w:t>
      </w:r>
      <w:r w:rsidRPr="002F7CAF">
        <w:rPr>
          <w:rFonts w:cs="Arial"/>
          <w:sz w:val="18"/>
          <w:szCs w:val="18"/>
        </w:rPr>
        <w:t xml:space="preserve"> veljavna do datuma</w:t>
      </w:r>
      <w:r w:rsidR="00614260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13292A27" w14:textId="33CB86B8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</w:t>
      </w:r>
      <w:r w:rsidR="003A36AC">
        <w:rPr>
          <w:rFonts w:cs="Arial"/>
          <w:sz w:val="18"/>
          <w:szCs w:val="18"/>
        </w:rPr>
        <w:t xml:space="preserve">posameznih </w:t>
      </w:r>
      <w:r w:rsidR="00324C4C" w:rsidRPr="002F7CAF">
        <w:rPr>
          <w:rFonts w:cs="Arial"/>
          <w:sz w:val="18"/>
          <w:szCs w:val="18"/>
        </w:rPr>
        <w:t xml:space="preserve">pogodb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</w:t>
      </w:r>
      <w:r w:rsidR="00C017EC">
        <w:rPr>
          <w:rFonts w:cs="Arial"/>
          <w:sz w:val="18"/>
          <w:szCs w:val="18"/>
        </w:rPr>
        <w:t>kandidata</w:t>
      </w:r>
      <w:r w:rsidRPr="002F7CAF">
        <w:rPr>
          <w:rFonts w:cs="Arial"/>
          <w:sz w:val="18"/>
          <w:szCs w:val="18"/>
        </w:rPr>
        <w:t xml:space="preserve"> in morebitne so</w:t>
      </w:r>
      <w:r w:rsidR="00C017EC">
        <w:rPr>
          <w:rFonts w:cs="Arial"/>
          <w:sz w:val="18"/>
          <w:szCs w:val="18"/>
        </w:rPr>
        <w:t>kandidate</w:t>
      </w:r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</w:t>
      </w:r>
      <w:r w:rsidR="00C017EC">
        <w:rPr>
          <w:rFonts w:cs="Arial"/>
          <w:sz w:val="18"/>
          <w:szCs w:val="18"/>
        </w:rPr>
        <w:t>kandidatom</w:t>
      </w:r>
      <w:r w:rsidR="00AF4886" w:rsidRPr="002F7CAF">
        <w:rPr>
          <w:rFonts w:cs="Arial"/>
          <w:sz w:val="18"/>
          <w:szCs w:val="18"/>
        </w:rPr>
        <w:t xml:space="preserve"> in morebitnimi so</w:t>
      </w:r>
      <w:r w:rsidR="00C017EC">
        <w:rPr>
          <w:rFonts w:cs="Arial"/>
          <w:sz w:val="18"/>
          <w:szCs w:val="18"/>
        </w:rPr>
        <w:t>kandidati</w:t>
      </w:r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2BFDC55C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620ADD">
        <w:rPr>
          <w:rFonts w:ascii="Arial" w:hAnsi="Arial" w:cs="Arial"/>
          <w:i w:val="0"/>
          <w:color w:val="auto"/>
          <w:sz w:val="18"/>
          <w:szCs w:val="18"/>
          <w:lang w:val="sl-SI"/>
        </w:rPr>
        <w:t>prijavo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3B5A7776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312524">
        <w:rPr>
          <w:rFonts w:ascii="Arial" w:hAnsi="Arial" w:cs="Arial"/>
          <w:i w:val="0"/>
          <w:sz w:val="18"/>
          <w:szCs w:val="18"/>
          <w:lang w:val="sl-SI"/>
        </w:rPr>
        <w:t xml:space="preserve"> 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r w:rsidR="00312524">
        <w:rPr>
          <w:rFonts w:ascii="Arial" w:hAnsi="Arial" w:cs="Arial"/>
          <w:i w:val="0"/>
          <w:sz w:val="18"/>
          <w:szCs w:val="18"/>
          <w:lang w:val="sl-SI"/>
        </w:rPr>
        <w:t xml:space="preserve"> 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312524">
        <w:rPr>
          <w:rFonts w:ascii="Arial" w:hAnsi="Arial" w:cs="Arial"/>
          <w:i w:val="0"/>
          <w:sz w:val="18"/>
          <w:szCs w:val="18"/>
          <w:lang w:val="sl-SI"/>
        </w:rPr>
        <w:t xml:space="preserve"> 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r w:rsidR="00312524">
        <w:rPr>
          <w:rFonts w:ascii="Arial" w:hAnsi="Arial" w:cs="Arial"/>
          <w:i w:val="0"/>
          <w:sz w:val="18"/>
          <w:szCs w:val="18"/>
          <w:lang w:val="sl-SI"/>
        </w:rPr>
        <w:t xml:space="preserve"> 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</w:t>
      </w:r>
      <w:r w:rsidR="00C017EC">
        <w:rPr>
          <w:rFonts w:ascii="Arial" w:hAnsi="Arial" w:cs="Arial"/>
          <w:i w:val="0"/>
          <w:sz w:val="18"/>
          <w:szCs w:val="18"/>
          <w:lang w:val="sl-SI"/>
        </w:rPr>
        <w:t>kandidatov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1E8DDC41" w:rsidR="00ED5254" w:rsidRPr="002F7CAF" w:rsidRDefault="00B74AE2" w:rsidP="00620ADD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>in so</w:t>
      </w:r>
      <w:r w:rsidR="00C017EC">
        <w:rPr>
          <w:sz w:val="18"/>
          <w:szCs w:val="18"/>
          <w:lang w:eastAsia="x-none"/>
        </w:rPr>
        <w:t>kandidati</w:t>
      </w:r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7CC3C3EC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</w:t>
      </w:r>
      <w:r w:rsidR="00312524">
        <w:rPr>
          <w:rFonts w:cs="Arial"/>
          <w:b/>
          <w:bCs/>
          <w:sz w:val="18"/>
          <w:szCs w:val="18"/>
        </w:rPr>
        <w:t xml:space="preserve"> </w:t>
      </w:r>
      <w:r w:rsidR="00AD6FF6" w:rsidRPr="002F7CAF">
        <w:rPr>
          <w:rFonts w:cs="Arial"/>
          <w:b/>
          <w:bCs/>
          <w:sz w:val="18"/>
          <w:szCs w:val="18"/>
        </w:rPr>
        <w:t>/</w:t>
      </w:r>
      <w:r w:rsidR="00312524">
        <w:rPr>
          <w:rFonts w:cs="Arial"/>
          <w:b/>
          <w:bCs/>
          <w:sz w:val="18"/>
          <w:szCs w:val="18"/>
        </w:rPr>
        <w:t xml:space="preserve"> </w:t>
      </w:r>
      <w:r w:rsidR="00AD6FF6" w:rsidRPr="002F7CAF">
        <w:rPr>
          <w:rFonts w:cs="Arial"/>
          <w:b/>
          <w:bCs/>
          <w:sz w:val="18"/>
          <w:szCs w:val="18"/>
        </w:rPr>
        <w:t>ali so</w:t>
      </w:r>
      <w:r w:rsidR="00C017EC">
        <w:rPr>
          <w:rFonts w:cs="Arial"/>
          <w:b/>
          <w:bCs/>
          <w:sz w:val="18"/>
          <w:szCs w:val="18"/>
        </w:rPr>
        <w:t>kandidata</w:t>
      </w:r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C017EC">
        <w:rPr>
          <w:rFonts w:cs="Arial"/>
          <w:sz w:val="18"/>
          <w:szCs w:val="18"/>
        </w:rPr>
        <w:t>dobavitelja</w:t>
      </w:r>
      <w:r w:rsidRPr="002F7CAF">
        <w:rPr>
          <w:rFonts w:cs="Arial"/>
          <w:sz w:val="18"/>
          <w:szCs w:val="18"/>
        </w:rPr>
        <w:t xml:space="preserve"> (</w:t>
      </w:r>
      <w:r w:rsidR="00C017EC">
        <w:rPr>
          <w:rFonts w:cs="Arial"/>
          <w:sz w:val="18"/>
          <w:szCs w:val="18"/>
        </w:rPr>
        <w:t xml:space="preserve">kandidata oz. </w:t>
      </w:r>
      <w:r w:rsidRPr="002F7CAF">
        <w:rPr>
          <w:rFonts w:cs="Arial"/>
          <w:sz w:val="18"/>
          <w:szCs w:val="18"/>
        </w:rPr>
        <w:t>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</w:t>
      </w:r>
      <w:r w:rsidR="00312524">
        <w:rPr>
          <w:rFonts w:cs="Arial"/>
          <w:sz w:val="18"/>
          <w:szCs w:val="18"/>
        </w:rPr>
        <w:t xml:space="preserve"> </w:t>
      </w:r>
      <w:r w:rsidR="00AD6FF6" w:rsidRPr="002F7CAF">
        <w:rPr>
          <w:rFonts w:cs="Arial"/>
          <w:sz w:val="18"/>
          <w:szCs w:val="18"/>
        </w:rPr>
        <w:t>/</w:t>
      </w:r>
      <w:r w:rsidR="00312524">
        <w:rPr>
          <w:rFonts w:cs="Arial"/>
          <w:sz w:val="18"/>
          <w:szCs w:val="18"/>
        </w:rPr>
        <w:t xml:space="preserve"> </w:t>
      </w:r>
      <w:bookmarkStart w:id="0" w:name="_GoBack"/>
      <w:bookmarkEnd w:id="0"/>
      <w:r w:rsidR="00AD6FF6" w:rsidRPr="002F7CAF">
        <w:rPr>
          <w:rFonts w:cs="Arial"/>
          <w:sz w:val="18"/>
          <w:szCs w:val="18"/>
        </w:rPr>
        <w:t>ali s</w:t>
      </w:r>
      <w:r w:rsidR="00C017EC">
        <w:rPr>
          <w:rFonts w:cs="Arial"/>
          <w:sz w:val="18"/>
          <w:szCs w:val="18"/>
        </w:rPr>
        <w:t>okandidat</w:t>
      </w:r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C017EC">
        <w:rPr>
          <w:rFonts w:cs="Arial"/>
          <w:sz w:val="18"/>
          <w:szCs w:val="18"/>
        </w:rPr>
        <w:t xml:space="preserve">dobavitelj </w:t>
      </w:r>
      <w:r w:rsidRPr="002F7CAF">
        <w:rPr>
          <w:rFonts w:cs="Arial"/>
          <w:sz w:val="18"/>
          <w:szCs w:val="18"/>
        </w:rPr>
        <w:t>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C017EC">
        <w:rPr>
          <w:rFonts w:cs="Arial"/>
          <w:sz w:val="18"/>
          <w:szCs w:val="18"/>
        </w:rPr>
        <w:t>dobavitelj</w:t>
      </w:r>
      <w:r w:rsidRPr="002F7CAF">
        <w:rPr>
          <w:rFonts w:cs="Arial"/>
          <w:sz w:val="18"/>
          <w:szCs w:val="18"/>
        </w:rPr>
        <w:t>.</w:t>
      </w:r>
    </w:p>
    <w:p w14:paraId="4AFE9849" w14:textId="77777777" w:rsidR="006E3BD2" w:rsidRDefault="006E3BD2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30E0E908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 xml:space="preserve">estavni del in priloga </w:t>
      </w:r>
      <w:r w:rsidR="006E3BD2">
        <w:rPr>
          <w:rFonts w:cs="Arial"/>
          <w:i/>
          <w:iCs/>
          <w:sz w:val="20"/>
        </w:rPr>
        <w:t>prijave</w:t>
      </w:r>
      <w:r w:rsidR="00D13D2A">
        <w:rPr>
          <w:rFonts w:cs="Arial"/>
          <w:i/>
          <w:iCs/>
          <w:sz w:val="20"/>
        </w:rPr>
        <w:t xml:space="preserve"> in ponudb po posameznih naročilih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A75A2" w16cex:dateUtc="2022-04-20T10:05:00Z"/>
  <w16cex:commentExtensible w16cex:durableId="26110973" w16cex:dateUtc="2022-04-25T09:50:00Z"/>
  <w16cex:commentExtensible w16cex:durableId="26113F38" w16cex:dateUtc="2022-04-25T13:39:00Z"/>
  <w16cex:commentExtensible w16cex:durableId="261245CD" w16cex:dateUtc="2022-04-26T08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911CA" w14:textId="77777777" w:rsidR="00620ADD" w:rsidRDefault="00620ADD">
      <w:r>
        <w:separator/>
      </w:r>
    </w:p>
  </w:endnote>
  <w:endnote w:type="continuationSeparator" w:id="0">
    <w:p w14:paraId="62029B09" w14:textId="77777777" w:rsidR="00620ADD" w:rsidRDefault="00620ADD">
      <w:r>
        <w:continuationSeparator/>
      </w:r>
    </w:p>
  </w:endnote>
  <w:endnote w:type="continuationNotice" w:id="1">
    <w:p w14:paraId="4FABBA16" w14:textId="77777777" w:rsidR="00BE6337" w:rsidRDefault="00BE63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620ADD" w:rsidRPr="00001218" w:rsidRDefault="00620ADD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620ADD" w:rsidRDefault="00620ADD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620ADD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620ADD" w:rsidRPr="005A785E" w:rsidRDefault="00620ADD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2E7B28E" w:rsidR="00620ADD" w:rsidRPr="00A1445A" w:rsidRDefault="00620ADD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620ADD" w:rsidRPr="00FC6CF0" w:rsidRDefault="00620ADD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E94BD" w14:textId="77777777" w:rsidR="00620ADD" w:rsidRDefault="00620ADD">
      <w:r>
        <w:separator/>
      </w:r>
    </w:p>
  </w:footnote>
  <w:footnote w:type="continuationSeparator" w:id="0">
    <w:p w14:paraId="0C2D196A" w14:textId="77777777" w:rsidR="00620ADD" w:rsidRDefault="00620ADD">
      <w:r>
        <w:continuationSeparator/>
      </w:r>
    </w:p>
  </w:footnote>
  <w:footnote w:type="continuationNotice" w:id="1">
    <w:p w14:paraId="306C6A0F" w14:textId="77777777" w:rsidR="00BE6337" w:rsidRDefault="00BE63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620ADD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620ADD" w:rsidRPr="00A04B00" w:rsidRDefault="00620ADD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620ADD" w:rsidRPr="00A04B00" w:rsidRDefault="00620ADD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620ADD" w:rsidRPr="00A04B00" w:rsidRDefault="00620AD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620ADD" w:rsidRPr="00C0552D" w:rsidRDefault="00620ADD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620ADD" w:rsidRPr="00C0552D" w:rsidRDefault="00620AD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620ADD" w:rsidRPr="00A1445A" w:rsidRDefault="00620ADD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620ADD" w:rsidRDefault="00620ADD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620ADD" w:rsidRPr="00A1445A" w:rsidRDefault="00620AD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620ADD" w:rsidRPr="00A1445A" w:rsidRDefault="00620AD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620AD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5C389448" w:rsidR="00620ADD" w:rsidRPr="00531D88" w:rsidRDefault="00620ADD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E5DCD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620ADD" w:rsidRPr="00531D88" w:rsidRDefault="00620AD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620ADD" w:rsidRPr="00531D88" w:rsidRDefault="00620ADD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620ADD" w:rsidRPr="00FC6CF0" w:rsidRDefault="00620ADD" w:rsidP="00001218">
    <w:pPr>
      <w:pStyle w:val="Glava"/>
      <w:rPr>
        <w:rFonts w:cs="Arial"/>
        <w:sz w:val="2"/>
        <w:szCs w:val="2"/>
      </w:rPr>
    </w:pPr>
  </w:p>
  <w:p w14:paraId="5814F1FB" w14:textId="77777777" w:rsidR="00620ADD" w:rsidRPr="00FC6CF0" w:rsidRDefault="00620ADD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2524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A36AC"/>
    <w:rsid w:val="003B36FC"/>
    <w:rsid w:val="003C0B6A"/>
    <w:rsid w:val="003C485B"/>
    <w:rsid w:val="003D0D5D"/>
    <w:rsid w:val="003D1272"/>
    <w:rsid w:val="003D7711"/>
    <w:rsid w:val="003E1A38"/>
    <w:rsid w:val="003E2B83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236C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4260"/>
    <w:rsid w:val="006163B7"/>
    <w:rsid w:val="00620ADD"/>
    <w:rsid w:val="00630665"/>
    <w:rsid w:val="006315C1"/>
    <w:rsid w:val="0065152F"/>
    <w:rsid w:val="00652A92"/>
    <w:rsid w:val="00662D8F"/>
    <w:rsid w:val="0066332D"/>
    <w:rsid w:val="00670A28"/>
    <w:rsid w:val="00670D1D"/>
    <w:rsid w:val="00695AB6"/>
    <w:rsid w:val="006C6C86"/>
    <w:rsid w:val="006D42E9"/>
    <w:rsid w:val="006D59F7"/>
    <w:rsid w:val="006E321C"/>
    <w:rsid w:val="006E377F"/>
    <w:rsid w:val="006E3BD2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4610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3F36"/>
    <w:rsid w:val="00AD6FF6"/>
    <w:rsid w:val="00AF0AD6"/>
    <w:rsid w:val="00AF4886"/>
    <w:rsid w:val="00B021F9"/>
    <w:rsid w:val="00B14E3F"/>
    <w:rsid w:val="00B16979"/>
    <w:rsid w:val="00B16ECF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77D36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337"/>
    <w:rsid w:val="00BE655C"/>
    <w:rsid w:val="00BE6AEE"/>
    <w:rsid w:val="00BF264E"/>
    <w:rsid w:val="00BF78A7"/>
    <w:rsid w:val="00C017EC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13D2A"/>
    <w:rsid w:val="00D2343D"/>
    <w:rsid w:val="00D278D4"/>
    <w:rsid w:val="00D317EE"/>
    <w:rsid w:val="00D31B02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68c5f5d4-aadc-499c-975b-051170a396f7"/>
    <ds:schemaRef ds:uri="http://purl.org/dc/elements/1.1/"/>
    <ds:schemaRef ds:uri="http://schemas.microsoft.com/office/2006/metadata/properties"/>
    <ds:schemaRef ds:uri="6a4cc071-bd85-44c5-acc7-68a9b922d49c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3B33D46-0B6A-4425-97A0-0D55EFACA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95CECE-CEDA-44B8-B969-3B3CE4F0B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96</TotalTime>
  <Pages>1</Pages>
  <Words>223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19</cp:revision>
  <cp:lastPrinted>2016-06-20T06:28:00Z</cp:lastPrinted>
  <dcterms:created xsi:type="dcterms:W3CDTF">2016-05-31T11:25:00Z</dcterms:created>
  <dcterms:modified xsi:type="dcterms:W3CDTF">2024-03-01T09:18:00Z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